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B53DD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MARCHANT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d.1426-7)</w:t>
      </w:r>
    </w:p>
    <w:p w14:paraId="517D0A12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F824A3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A261B8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8BCE40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2C743136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0090B4CB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490DC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E61BD7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3AC6FD31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</w:t>
      </w: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EEC24D4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DC5A9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4CCEB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Thomas Marchant (his brother)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Schylle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2B563C1F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D48B4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AFA41" w14:textId="77777777" w:rsidR="00C85506" w:rsidRDefault="00C85506" w:rsidP="00C855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2021</w:t>
      </w:r>
    </w:p>
    <w:p w14:paraId="28FD44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78535" w14:textId="77777777" w:rsidR="00C85506" w:rsidRDefault="00C85506" w:rsidP="009139A6">
      <w:r>
        <w:separator/>
      </w:r>
    </w:p>
  </w:endnote>
  <w:endnote w:type="continuationSeparator" w:id="0">
    <w:p w14:paraId="0B6CF18D" w14:textId="77777777" w:rsidR="00C85506" w:rsidRDefault="00C855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0A9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716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995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ECC7F" w14:textId="77777777" w:rsidR="00C85506" w:rsidRDefault="00C85506" w:rsidP="009139A6">
      <w:r>
        <w:separator/>
      </w:r>
    </w:p>
  </w:footnote>
  <w:footnote w:type="continuationSeparator" w:id="0">
    <w:p w14:paraId="223457C6" w14:textId="77777777" w:rsidR="00C85506" w:rsidRDefault="00C855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4BD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074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750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506"/>
    <w:rsid w:val="000666E0"/>
    <w:rsid w:val="002510B7"/>
    <w:rsid w:val="005C130B"/>
    <w:rsid w:val="00826F5C"/>
    <w:rsid w:val="009139A6"/>
    <w:rsid w:val="009448BB"/>
    <w:rsid w:val="00A3176C"/>
    <w:rsid w:val="00BA00AB"/>
    <w:rsid w:val="00C8550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DC768"/>
  <w15:chartTrackingRefBased/>
  <w15:docId w15:val="{35BE601B-8E86-4C62-B81F-30311DA4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2021-03-05T20:57:00Z</dcterms:created>
  <dcterms:modified xsi:type="dcterms:W3CDTF">2021-03-05T20:57:00Z</dcterms:modified>
</cp:coreProperties>
</file>